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556C9A10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565356">
        <w:rPr>
          <w:b/>
          <w:bCs/>
          <w:sz w:val="28"/>
        </w:rPr>
        <w:t>.3</w:t>
      </w:r>
      <w:r>
        <w:rPr>
          <w:b/>
          <w:bCs/>
          <w:sz w:val="28"/>
        </w:rPr>
        <w:t>-</w:t>
      </w:r>
      <w:r w:rsidR="007A3BAF">
        <w:rPr>
          <w:b/>
          <w:bCs/>
          <w:sz w:val="28"/>
        </w:rPr>
        <w:t>Hovedplan</w:t>
      </w:r>
    </w:p>
    <w:p w14:paraId="29C330AF" w14:textId="77777777" w:rsidR="005C10C5" w:rsidRDefault="005C10C5"/>
    <w:p w14:paraId="62ADE11C" w14:textId="32673D04" w:rsidR="009E6EF9" w:rsidRPr="008174FC" w:rsidRDefault="008174FC" w:rsidP="009E6EF9">
      <w:pPr>
        <w:rPr>
          <w:b/>
          <w:bCs/>
        </w:rPr>
      </w:pPr>
      <w:r w:rsidRPr="008174FC">
        <w:rPr>
          <w:b/>
          <w:bCs/>
          <w:sz w:val="28"/>
        </w:rPr>
        <w:t>Innhold</w:t>
      </w: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58EEF21A" w14:textId="2AAA54BC" w:rsidR="00596A66" w:rsidRDefault="00F86827" w:rsidP="00CA6225">
      <w:pPr>
        <w:rPr>
          <w:highlight w:val="lightGray"/>
        </w:rPr>
      </w:pPr>
      <w:r>
        <w:rPr>
          <w:highlight w:val="lightGray"/>
        </w:rPr>
        <w:t>NB</w:t>
      </w:r>
      <w:r w:rsidR="007B0B22" w:rsidRPr="00314471">
        <w:rPr>
          <w:highlight w:val="lightGray"/>
        </w:rPr>
        <w:t xml:space="preserve">: </w:t>
      </w:r>
      <w:r>
        <w:rPr>
          <w:highlight w:val="lightGray"/>
        </w:rPr>
        <w:t>D</w:t>
      </w:r>
      <w:r w:rsidR="007B0B22" w:rsidRPr="00314471">
        <w:rPr>
          <w:highlight w:val="lightGray"/>
        </w:rPr>
        <w:t xml:space="preserve">ette dokumentet inngår i kontrakter </w:t>
      </w:r>
      <w:r w:rsidR="007B0B22">
        <w:rPr>
          <w:highlight w:val="lightGray"/>
        </w:rPr>
        <w:t>hvor</w:t>
      </w:r>
      <w:r w:rsidR="007B0B22" w:rsidRPr="00314471">
        <w:rPr>
          <w:highlight w:val="lightGray"/>
        </w:rPr>
        <w:t xml:space="preserve"> byggherren i kap. </w:t>
      </w:r>
      <w:r w:rsidRPr="00D04056">
        <w:rPr>
          <w:highlight w:val="lightGray"/>
        </w:rPr>
        <w:t>C</w:t>
      </w:r>
      <w:r w:rsidR="007B0B22" w:rsidRPr="00D04056">
        <w:rPr>
          <w:highlight w:val="lightGray"/>
        </w:rPr>
        <w:t xml:space="preserve">4 pkt. 2 </w:t>
      </w:r>
      <w:r w:rsidR="007B0B22" w:rsidRPr="00314471">
        <w:rPr>
          <w:highlight w:val="lightGray"/>
        </w:rPr>
        <w:t xml:space="preserve">har fastsatt spesielle frister. </w:t>
      </w:r>
    </w:p>
    <w:p w14:paraId="42F7DC1E" w14:textId="06404018" w:rsidR="00BF1AD2" w:rsidRDefault="007B0B22" w:rsidP="00CA6225">
      <w:pPr>
        <w:rPr>
          <w:highlight w:val="lightGray"/>
        </w:rPr>
      </w:pPr>
      <w:r w:rsidRPr="00314471">
        <w:rPr>
          <w:highlight w:val="lightGray"/>
        </w:rPr>
        <w:t xml:space="preserve">i så fall må vegstrekningene som er angitt med ident nr i kap. </w:t>
      </w:r>
      <w:r w:rsidR="00D63C2F">
        <w:rPr>
          <w:i/>
          <w:iCs/>
          <w:highlight w:val="lightGray"/>
        </w:rPr>
        <w:t>D</w:t>
      </w:r>
      <w:r w:rsidRPr="00B27D6C">
        <w:rPr>
          <w:i/>
          <w:iCs/>
          <w:highlight w:val="lightGray"/>
        </w:rPr>
        <w:t>2</w:t>
      </w:r>
      <w:r w:rsidR="00601FA7">
        <w:rPr>
          <w:i/>
          <w:iCs/>
          <w:highlight w:val="lightGray"/>
        </w:rPr>
        <w:t>.</w:t>
      </w:r>
      <w:r w:rsidR="007632EF">
        <w:rPr>
          <w:i/>
          <w:iCs/>
          <w:highlight w:val="lightGray"/>
        </w:rPr>
        <w:t>7</w:t>
      </w:r>
      <w:r w:rsidRPr="00B27D6C">
        <w:rPr>
          <w:i/>
          <w:iCs/>
          <w:highlight w:val="lightGray"/>
        </w:rPr>
        <w:t xml:space="preserve"> </w:t>
      </w:r>
      <w:r w:rsidR="00471B8C">
        <w:rPr>
          <w:i/>
          <w:iCs/>
          <w:highlight w:val="lightGray"/>
        </w:rPr>
        <w:t>S</w:t>
      </w:r>
      <w:r w:rsidRPr="00B27D6C">
        <w:rPr>
          <w:i/>
          <w:iCs/>
          <w:highlight w:val="lightGray"/>
        </w:rPr>
        <w:t>pesielle frister</w:t>
      </w:r>
      <w:r w:rsidRPr="00314471">
        <w:rPr>
          <w:highlight w:val="lightGray"/>
        </w:rPr>
        <w:t xml:space="preserve"> suppleres med informasjon som </w:t>
      </w:r>
      <w:r w:rsidRPr="00D04056">
        <w:rPr>
          <w:highlight w:val="lightGray"/>
        </w:rPr>
        <w:t>inngår</w:t>
      </w:r>
      <w:r w:rsidRPr="00314471">
        <w:rPr>
          <w:highlight w:val="lightGray"/>
        </w:rPr>
        <w:t xml:space="preserve"> i hovedplanen </w:t>
      </w:r>
      <w:r>
        <w:rPr>
          <w:highlight w:val="lightGray"/>
        </w:rPr>
        <w:t>for de samme strekningene</w:t>
      </w:r>
      <w:r w:rsidRPr="00314471">
        <w:rPr>
          <w:highlight w:val="lightGray"/>
        </w:rPr>
        <w:t>. pass på at samme ident nr er brukt i begge</w:t>
      </w:r>
      <w:r>
        <w:rPr>
          <w:highlight w:val="lightGray"/>
        </w:rPr>
        <w:t xml:space="preserve"> dokumenter. </w:t>
      </w:r>
    </w:p>
    <w:p w14:paraId="5D4A2C1F" w14:textId="46E36619" w:rsidR="0060353D" w:rsidRDefault="00D04056" w:rsidP="00CA6225">
      <w:pPr>
        <w:rPr>
          <w:highlight w:val="lightGray"/>
        </w:rPr>
      </w:pPr>
      <w:r>
        <w:rPr>
          <w:highlight w:val="lightGray"/>
        </w:rPr>
        <w:t>D</w:t>
      </w:r>
      <w:r w:rsidR="007B0B22">
        <w:rPr>
          <w:highlight w:val="lightGray"/>
        </w:rPr>
        <w:t xml:space="preserve">et er tilstrekkelig å gjengi informasjon som er begrenset til de samme strekningene som inngå i kap. </w:t>
      </w:r>
      <w:r>
        <w:rPr>
          <w:highlight w:val="lightGray"/>
        </w:rPr>
        <w:t>D</w:t>
      </w:r>
      <w:r w:rsidR="007B0B22">
        <w:rPr>
          <w:highlight w:val="lightGray"/>
        </w:rPr>
        <w:t xml:space="preserve">2-spesielle frister.  </w:t>
      </w:r>
    </w:p>
    <w:p w14:paraId="03FD0E45" w14:textId="056DD222" w:rsidR="00314471" w:rsidRDefault="007B0B22" w:rsidP="00CA6225">
      <w:r>
        <w:rPr>
          <w:highlight w:val="lightGray"/>
        </w:rPr>
        <w:t xml:space="preserve">informasjonen som inngår på </w:t>
      </w:r>
      <w:r w:rsidRPr="00CA52D3">
        <w:rPr>
          <w:highlight w:val="lightGray"/>
        </w:rPr>
        <w:t xml:space="preserve">arkene «plan langsgående» og «plan tverrgående» </w:t>
      </w:r>
      <w:r>
        <w:rPr>
          <w:highlight w:val="lightGray"/>
        </w:rPr>
        <w:t>i hovedplanen tom kolonne w (dekketiltak) gjengis på de etterfølgende sidene</w:t>
      </w:r>
      <w:r w:rsidRPr="00721EBD">
        <w:rPr>
          <w:highlight w:val="lightGray"/>
        </w:rPr>
        <w:t xml:space="preserve">. </w:t>
      </w:r>
      <w:r>
        <w:rPr>
          <w:highlight w:val="lightGray"/>
        </w:rPr>
        <w:br/>
      </w:r>
      <w:r w:rsidRPr="00721EBD">
        <w:rPr>
          <w:highlight w:val="lightGray"/>
        </w:rPr>
        <w:t xml:space="preserve">utklippet under </w:t>
      </w:r>
      <w:r>
        <w:rPr>
          <w:highlight w:val="lightGray"/>
        </w:rPr>
        <w:t>er ment som informasjon om hva som kan inngå. husk å slette gråtekst og utklippet under</w:t>
      </w:r>
      <w:r w:rsidRPr="00721EBD">
        <w:rPr>
          <w:highlight w:val="lightGray"/>
        </w:rPr>
        <w:t xml:space="preserve"> når dokumentet utarbeides.</w:t>
      </w:r>
      <w:r w:rsidR="002C52B5">
        <w:br/>
      </w:r>
      <w:r w:rsidR="002C52B5">
        <w:br/>
      </w:r>
      <w:r w:rsidR="009B6365">
        <w:rPr>
          <w:noProof/>
        </w:rPr>
        <w:drawing>
          <wp:inline distT="0" distB="0" distL="0" distR="0" wp14:anchorId="272FFF3D" wp14:editId="5D0D31A7">
            <wp:extent cx="5923721" cy="1589952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7372" cy="159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106F2" w14:textId="55F24097" w:rsidR="00314471" w:rsidRDefault="00314471" w:rsidP="008174FC"/>
    <w:p w14:paraId="0C267030" w14:textId="722E1504" w:rsidR="004E5FA1" w:rsidRDefault="008174FC" w:rsidP="008174FC">
      <w:r>
        <w:t xml:space="preserve">Jf. kap. </w:t>
      </w:r>
      <w:r w:rsidR="0064645A">
        <w:t xml:space="preserve">C3 pkt. </w:t>
      </w:r>
      <w:r w:rsidR="00767787">
        <w:t>7</w:t>
      </w:r>
      <w:r w:rsidR="00FF0A49">
        <w:t>.2.1</w:t>
      </w:r>
      <w:r w:rsidR="00D74E75">
        <w:t xml:space="preserve"> </w:t>
      </w:r>
      <w:r w:rsidR="00D24BA9" w:rsidRPr="00D24BA9">
        <w:rPr>
          <w:i/>
          <w:iCs/>
        </w:rPr>
        <w:t>Frister for ferdigstilling av vegoppmerking på eksisterende vegdekker</w:t>
      </w:r>
      <w:r w:rsidR="00D24BA9" w:rsidRPr="00D24BA9">
        <w:t xml:space="preserve"> </w:t>
      </w:r>
      <w:r w:rsidR="00D24BA9">
        <w:t xml:space="preserve">og kap. </w:t>
      </w:r>
      <w:r w:rsidR="00C4705B" w:rsidRPr="00D24BA9">
        <w:rPr>
          <w:i/>
          <w:iCs/>
        </w:rPr>
        <w:t>D2</w:t>
      </w:r>
      <w:r w:rsidR="00471B8C">
        <w:rPr>
          <w:i/>
          <w:iCs/>
        </w:rPr>
        <w:t>.</w:t>
      </w:r>
      <w:r w:rsidR="007632EF">
        <w:rPr>
          <w:i/>
          <w:iCs/>
        </w:rPr>
        <w:t>7</w:t>
      </w:r>
      <w:r w:rsidR="00C4705B" w:rsidRPr="00D24BA9">
        <w:rPr>
          <w:i/>
          <w:iCs/>
        </w:rPr>
        <w:t>-Spesielle frister</w:t>
      </w:r>
      <w:r w:rsidR="00C4705B">
        <w:t xml:space="preserve">. </w:t>
      </w:r>
    </w:p>
    <w:p w14:paraId="1EDB0EC6" w14:textId="4845CA54" w:rsidR="0029677E" w:rsidRDefault="00C4705B" w:rsidP="003F6B5D">
      <w:r>
        <w:t xml:space="preserve">Dette dokumentet inneholder </w:t>
      </w:r>
      <w:r w:rsidR="0064645A">
        <w:t xml:space="preserve">detaljert informasjon om strekningene </w:t>
      </w:r>
      <w:r w:rsidR="004E5FA1">
        <w:t xml:space="preserve">som inngår i kap. </w:t>
      </w:r>
      <w:r w:rsidR="004E5FA1" w:rsidRPr="004E5FA1">
        <w:rPr>
          <w:i/>
          <w:iCs/>
        </w:rPr>
        <w:t>D2</w:t>
      </w:r>
      <w:r w:rsidR="00471B8C">
        <w:rPr>
          <w:i/>
          <w:iCs/>
        </w:rPr>
        <w:t>.</w:t>
      </w:r>
      <w:r w:rsidR="007632EF">
        <w:rPr>
          <w:i/>
          <w:iCs/>
        </w:rPr>
        <w:t>7</w:t>
      </w:r>
      <w:r w:rsidR="004E5FA1" w:rsidRPr="004E5FA1">
        <w:rPr>
          <w:i/>
          <w:iCs/>
        </w:rPr>
        <w:t>-Spesielle frister</w:t>
      </w:r>
      <w:r w:rsidR="004E5FA1">
        <w:t>.</w:t>
      </w:r>
    </w:p>
    <w:p w14:paraId="29B53F88" w14:textId="77777777" w:rsidR="0029677E" w:rsidRDefault="0029677E" w:rsidP="003F6B5D"/>
    <w:sectPr w:rsidR="0029677E" w:rsidSect="007B5B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F71E2" w14:textId="77777777" w:rsidR="00E11FF1" w:rsidRDefault="00E11FF1">
      <w:r>
        <w:separator/>
      </w:r>
    </w:p>
  </w:endnote>
  <w:endnote w:type="continuationSeparator" w:id="0">
    <w:p w14:paraId="5CF88285" w14:textId="77777777" w:rsidR="00E11FF1" w:rsidRDefault="00E1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7F850" w14:textId="77777777" w:rsidR="00B32600" w:rsidRDefault="00B3260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4D7D" w14:textId="77777777" w:rsidR="00B32600" w:rsidRDefault="00B3260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23E6" w14:textId="77777777" w:rsidR="00B32600" w:rsidRDefault="00B326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3ACD" w14:textId="77777777" w:rsidR="00E11FF1" w:rsidRDefault="00E11FF1">
      <w:r>
        <w:separator/>
      </w:r>
    </w:p>
  </w:footnote>
  <w:footnote w:type="continuationSeparator" w:id="0">
    <w:p w14:paraId="69BF754C" w14:textId="77777777" w:rsidR="00E11FF1" w:rsidRDefault="00E11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1D80" w14:textId="77777777" w:rsidR="00B32600" w:rsidRDefault="00B326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373EF61F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132C19">
      <w:rPr>
        <w:sz w:val="20"/>
      </w:rPr>
      <w:t xml:space="preserve"> Drift og vedlikehold</w:t>
    </w:r>
    <w:r w:rsidR="00015DFF" w:rsidRPr="009E6629">
      <w:rPr>
        <w:sz w:val="20"/>
      </w:rPr>
      <w:tab/>
    </w:r>
    <w:r w:rsidR="00423B49">
      <w:rPr>
        <w:sz w:val="20"/>
      </w:rPr>
      <w:t>D2-</w:t>
    </w:r>
    <w:r w:rsidR="007A3BAF">
      <w:rPr>
        <w:sz w:val="20"/>
      </w:rPr>
      <w:t>Hovedpla</w:t>
    </w:r>
    <w:r w:rsidR="00E41BF9">
      <w:rPr>
        <w:sz w:val="20"/>
      </w:rPr>
      <w:t>n</w:t>
    </w:r>
    <w:r w:rsidR="0029677E">
      <w:rPr>
        <w:sz w:val="20"/>
      </w:rPr>
      <w:t xml:space="preserve">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3C7BA91E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F01A54">
      <w:rPr>
        <w:b/>
        <w:bCs/>
        <w:sz w:val="20"/>
      </w:rPr>
      <w:t xml:space="preserve"> for vegoppmerkingskontrakter</w:t>
    </w:r>
  </w:p>
  <w:p w14:paraId="6D4FF674" w14:textId="026A077B" w:rsidR="008B740E" w:rsidRDefault="002061E3" w:rsidP="007B5B7F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  <w:rPr>
        <w:b/>
        <w:bCs/>
        <w:sz w:val="20"/>
      </w:rPr>
    </w:pPr>
    <w:r>
      <w:rPr>
        <w:b/>
        <w:bCs/>
        <w:sz w:val="20"/>
      </w:rPr>
      <w:t>D2</w:t>
    </w:r>
    <w:r w:rsidR="00F35895">
      <w:rPr>
        <w:b/>
        <w:bCs/>
        <w:sz w:val="20"/>
      </w:rPr>
      <w:t>.3</w:t>
    </w:r>
    <w:r>
      <w:rPr>
        <w:b/>
        <w:bCs/>
        <w:sz w:val="20"/>
      </w:rPr>
      <w:t>-</w:t>
    </w:r>
    <w:r w:rsidR="007A3BAF">
      <w:rPr>
        <w:b/>
        <w:bCs/>
        <w:sz w:val="20"/>
      </w:rPr>
      <w:t>Hovedplan</w:t>
    </w:r>
    <w:r w:rsidR="00957DD6">
      <w:rPr>
        <w:b/>
        <w:bCs/>
        <w:sz w:val="20"/>
      </w:rPr>
      <w:t xml:space="preserve"> </w:t>
    </w:r>
    <w:r w:rsidR="00957DD6" w:rsidRPr="003D4CF8">
      <w:rPr>
        <w:b/>
        <w:bCs/>
        <w:sz w:val="20"/>
        <w:highlight w:val="lightGray"/>
      </w:rPr>
      <w:t>konktrakt xxxxxxxxxx</w:t>
    </w:r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185EBE">
      <w:rPr>
        <w:sz w:val="20"/>
        <w:highlight w:val="lightGray"/>
      </w:rPr>
      <w:t>01.05.2024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7A1A" w14:textId="77777777" w:rsidR="00B32600" w:rsidRDefault="00B3260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4412299">
    <w:abstractNumId w:val="10"/>
  </w:num>
  <w:num w:numId="2" w16cid:durableId="776558163">
    <w:abstractNumId w:val="14"/>
  </w:num>
  <w:num w:numId="3" w16cid:durableId="89936210">
    <w:abstractNumId w:val="25"/>
  </w:num>
  <w:num w:numId="4" w16cid:durableId="612787029">
    <w:abstractNumId w:val="18"/>
  </w:num>
  <w:num w:numId="5" w16cid:durableId="395056820">
    <w:abstractNumId w:val="21"/>
  </w:num>
  <w:num w:numId="6" w16cid:durableId="1806701326">
    <w:abstractNumId w:val="1"/>
  </w:num>
  <w:num w:numId="7" w16cid:durableId="1391922734">
    <w:abstractNumId w:val="9"/>
  </w:num>
  <w:num w:numId="8" w16cid:durableId="1854806569">
    <w:abstractNumId w:val="6"/>
  </w:num>
  <w:num w:numId="9" w16cid:durableId="1321999354">
    <w:abstractNumId w:val="26"/>
  </w:num>
  <w:num w:numId="10" w16cid:durableId="1987783653">
    <w:abstractNumId w:val="22"/>
  </w:num>
  <w:num w:numId="11" w16cid:durableId="1180660979">
    <w:abstractNumId w:val="4"/>
  </w:num>
  <w:num w:numId="12" w16cid:durableId="501242658">
    <w:abstractNumId w:val="7"/>
  </w:num>
  <w:num w:numId="13" w16cid:durableId="961228773">
    <w:abstractNumId w:val="16"/>
  </w:num>
  <w:num w:numId="14" w16cid:durableId="1427531189">
    <w:abstractNumId w:val="12"/>
  </w:num>
  <w:num w:numId="15" w16cid:durableId="164781383">
    <w:abstractNumId w:val="2"/>
  </w:num>
  <w:num w:numId="16" w16cid:durableId="950624840">
    <w:abstractNumId w:val="24"/>
  </w:num>
  <w:num w:numId="17" w16cid:durableId="17504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563296862">
    <w:abstractNumId w:val="5"/>
  </w:num>
  <w:num w:numId="19" w16cid:durableId="1387878539">
    <w:abstractNumId w:val="11"/>
  </w:num>
  <w:num w:numId="20" w16cid:durableId="1557081307">
    <w:abstractNumId w:val="15"/>
  </w:num>
  <w:num w:numId="21" w16cid:durableId="2035306218">
    <w:abstractNumId w:val="8"/>
  </w:num>
  <w:num w:numId="22" w16cid:durableId="1570118045">
    <w:abstractNumId w:val="3"/>
  </w:num>
  <w:num w:numId="23" w16cid:durableId="407846468">
    <w:abstractNumId w:val="20"/>
  </w:num>
  <w:num w:numId="24" w16cid:durableId="1724595235">
    <w:abstractNumId w:val="17"/>
  </w:num>
  <w:num w:numId="25" w16cid:durableId="1272325636">
    <w:abstractNumId w:val="19"/>
  </w:num>
  <w:num w:numId="26" w16cid:durableId="1696416610">
    <w:abstractNumId w:val="13"/>
  </w:num>
  <w:num w:numId="27" w16cid:durableId="4468909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A6DC2"/>
    <w:rsid w:val="000B2EB1"/>
    <w:rsid w:val="000B4A47"/>
    <w:rsid w:val="000C1BFB"/>
    <w:rsid w:val="000C353C"/>
    <w:rsid w:val="000C43ED"/>
    <w:rsid w:val="000C769D"/>
    <w:rsid w:val="000D6521"/>
    <w:rsid w:val="000F1675"/>
    <w:rsid w:val="000F53BD"/>
    <w:rsid w:val="00103D6B"/>
    <w:rsid w:val="00103E35"/>
    <w:rsid w:val="001178F4"/>
    <w:rsid w:val="00121DD7"/>
    <w:rsid w:val="0013232E"/>
    <w:rsid w:val="00132C19"/>
    <w:rsid w:val="00136971"/>
    <w:rsid w:val="00140787"/>
    <w:rsid w:val="00145D03"/>
    <w:rsid w:val="0016161B"/>
    <w:rsid w:val="00163487"/>
    <w:rsid w:val="00165726"/>
    <w:rsid w:val="00167CA6"/>
    <w:rsid w:val="00180604"/>
    <w:rsid w:val="00184CAD"/>
    <w:rsid w:val="00185D49"/>
    <w:rsid w:val="00185EBE"/>
    <w:rsid w:val="00190C0D"/>
    <w:rsid w:val="00191DBD"/>
    <w:rsid w:val="001A3CC5"/>
    <w:rsid w:val="001A4F6C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B6DDF"/>
    <w:rsid w:val="002C52B5"/>
    <w:rsid w:val="002D7E99"/>
    <w:rsid w:val="002F19D9"/>
    <w:rsid w:val="00301BCD"/>
    <w:rsid w:val="00314471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A5529"/>
    <w:rsid w:val="003B2F60"/>
    <w:rsid w:val="003B51D0"/>
    <w:rsid w:val="003B6B98"/>
    <w:rsid w:val="003C793A"/>
    <w:rsid w:val="003D2B3E"/>
    <w:rsid w:val="003D4CF8"/>
    <w:rsid w:val="003E017B"/>
    <w:rsid w:val="003E0558"/>
    <w:rsid w:val="003E06DC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0AF0"/>
    <w:rsid w:val="004659CD"/>
    <w:rsid w:val="00471B8C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5FA1"/>
    <w:rsid w:val="004E6DB9"/>
    <w:rsid w:val="004F36D7"/>
    <w:rsid w:val="004F69F4"/>
    <w:rsid w:val="00500C62"/>
    <w:rsid w:val="00502B47"/>
    <w:rsid w:val="005221FE"/>
    <w:rsid w:val="005245D6"/>
    <w:rsid w:val="00527803"/>
    <w:rsid w:val="00527895"/>
    <w:rsid w:val="00535CD9"/>
    <w:rsid w:val="005372A6"/>
    <w:rsid w:val="00556CE8"/>
    <w:rsid w:val="005624CE"/>
    <w:rsid w:val="00565356"/>
    <w:rsid w:val="00580EAD"/>
    <w:rsid w:val="00582390"/>
    <w:rsid w:val="00584F36"/>
    <w:rsid w:val="00596A6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9F4"/>
    <w:rsid w:val="005D0DEF"/>
    <w:rsid w:val="005D1BFD"/>
    <w:rsid w:val="005D3D55"/>
    <w:rsid w:val="005E1707"/>
    <w:rsid w:val="00601FA7"/>
    <w:rsid w:val="0060353D"/>
    <w:rsid w:val="006045B2"/>
    <w:rsid w:val="00606962"/>
    <w:rsid w:val="00607A1A"/>
    <w:rsid w:val="00617264"/>
    <w:rsid w:val="0062135A"/>
    <w:rsid w:val="00621D91"/>
    <w:rsid w:val="00633729"/>
    <w:rsid w:val="00643E73"/>
    <w:rsid w:val="00644890"/>
    <w:rsid w:val="0064645A"/>
    <w:rsid w:val="0066046D"/>
    <w:rsid w:val="00660F9D"/>
    <w:rsid w:val="00673459"/>
    <w:rsid w:val="0067500D"/>
    <w:rsid w:val="00676DD0"/>
    <w:rsid w:val="0068034C"/>
    <w:rsid w:val="006937D4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1EBD"/>
    <w:rsid w:val="00722908"/>
    <w:rsid w:val="0072317B"/>
    <w:rsid w:val="00732342"/>
    <w:rsid w:val="00735687"/>
    <w:rsid w:val="00741CFD"/>
    <w:rsid w:val="00744109"/>
    <w:rsid w:val="0076261D"/>
    <w:rsid w:val="007632EF"/>
    <w:rsid w:val="00763C80"/>
    <w:rsid w:val="00767787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A3BAF"/>
    <w:rsid w:val="007B0B22"/>
    <w:rsid w:val="007B5B7F"/>
    <w:rsid w:val="007C5619"/>
    <w:rsid w:val="007E1142"/>
    <w:rsid w:val="007E6F13"/>
    <w:rsid w:val="007F5EAF"/>
    <w:rsid w:val="007F6CDE"/>
    <w:rsid w:val="00807697"/>
    <w:rsid w:val="00810BDE"/>
    <w:rsid w:val="00815C9C"/>
    <w:rsid w:val="008163B8"/>
    <w:rsid w:val="008174FC"/>
    <w:rsid w:val="00820A7A"/>
    <w:rsid w:val="008333ED"/>
    <w:rsid w:val="00835B73"/>
    <w:rsid w:val="0084632B"/>
    <w:rsid w:val="008524EE"/>
    <w:rsid w:val="00853EF8"/>
    <w:rsid w:val="00872017"/>
    <w:rsid w:val="0087212E"/>
    <w:rsid w:val="00873119"/>
    <w:rsid w:val="00876040"/>
    <w:rsid w:val="00876B93"/>
    <w:rsid w:val="00877440"/>
    <w:rsid w:val="00882B13"/>
    <w:rsid w:val="00886D4F"/>
    <w:rsid w:val="008A0241"/>
    <w:rsid w:val="008B2CB1"/>
    <w:rsid w:val="008B4E83"/>
    <w:rsid w:val="008B740E"/>
    <w:rsid w:val="008C2DF1"/>
    <w:rsid w:val="008D0495"/>
    <w:rsid w:val="008E1866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57DD6"/>
    <w:rsid w:val="009737EB"/>
    <w:rsid w:val="00973937"/>
    <w:rsid w:val="00974210"/>
    <w:rsid w:val="009814AE"/>
    <w:rsid w:val="00983259"/>
    <w:rsid w:val="009910AA"/>
    <w:rsid w:val="009B6365"/>
    <w:rsid w:val="009B6528"/>
    <w:rsid w:val="009B7AB6"/>
    <w:rsid w:val="009C3ED9"/>
    <w:rsid w:val="009E6629"/>
    <w:rsid w:val="009E6EF9"/>
    <w:rsid w:val="009F6C2A"/>
    <w:rsid w:val="00A21EDD"/>
    <w:rsid w:val="00A307E5"/>
    <w:rsid w:val="00A4435C"/>
    <w:rsid w:val="00A447F4"/>
    <w:rsid w:val="00A45984"/>
    <w:rsid w:val="00A55AEB"/>
    <w:rsid w:val="00A652DD"/>
    <w:rsid w:val="00A744F5"/>
    <w:rsid w:val="00A95467"/>
    <w:rsid w:val="00AA5E28"/>
    <w:rsid w:val="00AB7109"/>
    <w:rsid w:val="00AB7CB4"/>
    <w:rsid w:val="00AD240D"/>
    <w:rsid w:val="00AD4DEA"/>
    <w:rsid w:val="00AE0E55"/>
    <w:rsid w:val="00AE2F25"/>
    <w:rsid w:val="00B0199B"/>
    <w:rsid w:val="00B053BD"/>
    <w:rsid w:val="00B055DD"/>
    <w:rsid w:val="00B05739"/>
    <w:rsid w:val="00B10E7D"/>
    <w:rsid w:val="00B14EDB"/>
    <w:rsid w:val="00B15A73"/>
    <w:rsid w:val="00B20EB6"/>
    <w:rsid w:val="00B27D6C"/>
    <w:rsid w:val="00B32600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72CDE"/>
    <w:rsid w:val="00B80742"/>
    <w:rsid w:val="00BA1121"/>
    <w:rsid w:val="00BA7801"/>
    <w:rsid w:val="00BC38C0"/>
    <w:rsid w:val="00BD1AB9"/>
    <w:rsid w:val="00BD21C5"/>
    <w:rsid w:val="00BD500F"/>
    <w:rsid w:val="00BE0E96"/>
    <w:rsid w:val="00BE3EEF"/>
    <w:rsid w:val="00BF1AD2"/>
    <w:rsid w:val="00BF2039"/>
    <w:rsid w:val="00BF29A9"/>
    <w:rsid w:val="00BF32B1"/>
    <w:rsid w:val="00BF32CB"/>
    <w:rsid w:val="00C1720C"/>
    <w:rsid w:val="00C252A7"/>
    <w:rsid w:val="00C26784"/>
    <w:rsid w:val="00C4705B"/>
    <w:rsid w:val="00C5122B"/>
    <w:rsid w:val="00C5511B"/>
    <w:rsid w:val="00C57177"/>
    <w:rsid w:val="00C64D5B"/>
    <w:rsid w:val="00C65130"/>
    <w:rsid w:val="00C654DC"/>
    <w:rsid w:val="00C65E5A"/>
    <w:rsid w:val="00C7278F"/>
    <w:rsid w:val="00C86D8C"/>
    <w:rsid w:val="00CA1AD0"/>
    <w:rsid w:val="00CA46B2"/>
    <w:rsid w:val="00CA52D3"/>
    <w:rsid w:val="00CA6225"/>
    <w:rsid w:val="00CA72EB"/>
    <w:rsid w:val="00CB000F"/>
    <w:rsid w:val="00CC7A97"/>
    <w:rsid w:val="00CC7B1F"/>
    <w:rsid w:val="00CD64D6"/>
    <w:rsid w:val="00CD73BA"/>
    <w:rsid w:val="00CE0699"/>
    <w:rsid w:val="00CE19D1"/>
    <w:rsid w:val="00CE30FF"/>
    <w:rsid w:val="00CE5931"/>
    <w:rsid w:val="00CF266E"/>
    <w:rsid w:val="00CF27B5"/>
    <w:rsid w:val="00CF717B"/>
    <w:rsid w:val="00D04056"/>
    <w:rsid w:val="00D04079"/>
    <w:rsid w:val="00D05A26"/>
    <w:rsid w:val="00D06D4D"/>
    <w:rsid w:val="00D219A7"/>
    <w:rsid w:val="00D2479D"/>
    <w:rsid w:val="00D24BA9"/>
    <w:rsid w:val="00D27B8B"/>
    <w:rsid w:val="00D34846"/>
    <w:rsid w:val="00D508E8"/>
    <w:rsid w:val="00D530F1"/>
    <w:rsid w:val="00D573C4"/>
    <w:rsid w:val="00D600D3"/>
    <w:rsid w:val="00D6229A"/>
    <w:rsid w:val="00D63C2F"/>
    <w:rsid w:val="00D73B7D"/>
    <w:rsid w:val="00D74E75"/>
    <w:rsid w:val="00D825E7"/>
    <w:rsid w:val="00D92544"/>
    <w:rsid w:val="00D96FD2"/>
    <w:rsid w:val="00DA0A1F"/>
    <w:rsid w:val="00DA25BB"/>
    <w:rsid w:val="00DA53AB"/>
    <w:rsid w:val="00DA6BF3"/>
    <w:rsid w:val="00DB6A2E"/>
    <w:rsid w:val="00DC2731"/>
    <w:rsid w:val="00DC6738"/>
    <w:rsid w:val="00DD31D1"/>
    <w:rsid w:val="00DE1775"/>
    <w:rsid w:val="00DE5765"/>
    <w:rsid w:val="00E112EE"/>
    <w:rsid w:val="00E11FF1"/>
    <w:rsid w:val="00E14C50"/>
    <w:rsid w:val="00E223F1"/>
    <w:rsid w:val="00E25820"/>
    <w:rsid w:val="00E35320"/>
    <w:rsid w:val="00E41BF9"/>
    <w:rsid w:val="00E424C7"/>
    <w:rsid w:val="00E573AB"/>
    <w:rsid w:val="00E61D97"/>
    <w:rsid w:val="00E63055"/>
    <w:rsid w:val="00E67737"/>
    <w:rsid w:val="00E71435"/>
    <w:rsid w:val="00E722B9"/>
    <w:rsid w:val="00E77273"/>
    <w:rsid w:val="00E918BF"/>
    <w:rsid w:val="00E9247B"/>
    <w:rsid w:val="00EC76FC"/>
    <w:rsid w:val="00ED2AA8"/>
    <w:rsid w:val="00ED65D1"/>
    <w:rsid w:val="00ED7BB6"/>
    <w:rsid w:val="00EE6BA0"/>
    <w:rsid w:val="00F01A54"/>
    <w:rsid w:val="00F041F8"/>
    <w:rsid w:val="00F06354"/>
    <w:rsid w:val="00F1034F"/>
    <w:rsid w:val="00F20509"/>
    <w:rsid w:val="00F35895"/>
    <w:rsid w:val="00F4011E"/>
    <w:rsid w:val="00F40B3D"/>
    <w:rsid w:val="00F51234"/>
    <w:rsid w:val="00F523BF"/>
    <w:rsid w:val="00F52934"/>
    <w:rsid w:val="00F52AA9"/>
    <w:rsid w:val="00F530C9"/>
    <w:rsid w:val="00F55C5F"/>
    <w:rsid w:val="00F6791E"/>
    <w:rsid w:val="00F67F8B"/>
    <w:rsid w:val="00F750D7"/>
    <w:rsid w:val="00F75C6C"/>
    <w:rsid w:val="00F82DC5"/>
    <w:rsid w:val="00F841CA"/>
    <w:rsid w:val="00F86827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4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58F483C9552BB5498DA378941DAA7375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44" ma:contentTypeDescription="" ma:contentTypeScope="" ma:versionID="2fbc0baa3bc2cdc4bdfdfea8edc22f9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2525EFCB-9063-424F-8F03-C0E18E5F5219}"/>
</file>

<file path=customXml/itemProps2.xml><?xml version="1.0" encoding="utf-8"?>
<ds:datastoreItem xmlns:ds="http://schemas.openxmlformats.org/officeDocument/2006/customXml" ds:itemID="{9635D6C3-192F-432C-87D2-5745EEA3EEE6}"/>
</file>

<file path=customXml/itemProps3.xml><?xml version="1.0" encoding="utf-8"?>
<ds:datastoreItem xmlns:ds="http://schemas.openxmlformats.org/officeDocument/2006/customXml" ds:itemID="{A33EAD80-9BCB-4AE4-8408-E7CF08B637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6AAC3B-A3B1-4388-9841-C38F25221877}">
  <ds:schemaRefs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24</TotalTime>
  <Pages>1</Pages>
  <Words>151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1027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29</cp:revision>
  <cp:lastPrinted>2020-12-01T08:16:00Z</cp:lastPrinted>
  <dcterms:created xsi:type="dcterms:W3CDTF">2022-01-28T10:12:00Z</dcterms:created>
  <dcterms:modified xsi:type="dcterms:W3CDTF">2024-05-02T12:35:00Z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4300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2023-12-04T14:15:14Z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d6c7a998-1006-4956-af0a-ce0bf4d9da53</vt:lpwstr>
  </property>
  <property fmtid="{D5CDD505-2E9C-101B-9397-08002B2CF9AE}" pid="25" name="MSIP_Label_86eae731-f11e-4017-952e-3dce43580afc_ContentBits">
    <vt:lpwstr>0</vt:lpwstr>
  </property>
  <property fmtid="{D5CDD505-2E9C-101B-9397-08002B2CF9AE}" pid="26" name="Prosessomr_x00e5_der">
    <vt:lpwstr/>
  </property>
</Properties>
</file>